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95A97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Thomasina SOMNOUR</w:t>
      </w:r>
      <w:r>
        <w:rPr>
          <w:rFonts w:ascii="Times New Roman" w:hAnsi="Times New Roman" w:cs="Times New Roman"/>
        </w:rPr>
        <w:t xml:space="preserve">       (fl.1484)</w:t>
      </w:r>
    </w:p>
    <w:p w14:paraId="3BF544BF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Southwark, Surrey. </w:t>
      </w:r>
    </w:p>
    <w:p w14:paraId="4B5B30D2" w14:textId="77777777" w:rsidR="00D415D0" w:rsidRDefault="00D415D0" w:rsidP="00D415D0">
      <w:pPr>
        <w:rPr>
          <w:rFonts w:ascii="Times New Roman" w:hAnsi="Times New Roman" w:cs="Times New Roman"/>
        </w:rPr>
      </w:pPr>
    </w:p>
    <w:p w14:paraId="046CD58A" w14:textId="77777777" w:rsidR="00D415D0" w:rsidRDefault="00D415D0" w:rsidP="00D415D0">
      <w:pPr>
        <w:rPr>
          <w:rFonts w:ascii="Times New Roman" w:hAnsi="Times New Roman" w:cs="Times New Roman"/>
        </w:rPr>
      </w:pPr>
    </w:p>
    <w:p w14:paraId="5E48BC2A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Robert(q.v.).</w:t>
      </w:r>
    </w:p>
    <w:p w14:paraId="27677778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75EF2C3" w14:textId="77777777" w:rsidR="00D415D0" w:rsidRDefault="00D415D0" w:rsidP="00D415D0">
      <w:pPr>
        <w:rPr>
          <w:rFonts w:ascii="Times New Roman" w:hAnsi="Times New Roman" w:cs="Times New Roman"/>
        </w:rPr>
      </w:pPr>
    </w:p>
    <w:p w14:paraId="2093F736" w14:textId="77777777" w:rsidR="00D415D0" w:rsidRDefault="00D415D0" w:rsidP="00D415D0">
      <w:pPr>
        <w:rPr>
          <w:rFonts w:ascii="Times New Roman" w:hAnsi="Times New Roman" w:cs="Times New Roman"/>
        </w:rPr>
      </w:pPr>
    </w:p>
    <w:p w14:paraId="677F9A52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Yong(q.v.) brought a plaint of debt against them, Robert </w:t>
      </w:r>
      <w:proofErr w:type="spellStart"/>
      <w:r>
        <w:rPr>
          <w:rFonts w:ascii="Times New Roman" w:hAnsi="Times New Roman" w:cs="Times New Roman"/>
        </w:rPr>
        <w:t>Geryng</w:t>
      </w:r>
      <w:proofErr w:type="spellEnd"/>
    </w:p>
    <w:p w14:paraId="25503579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London, carpenter(q.v.), Richard Clerk of Kidderminster,</w:t>
      </w:r>
    </w:p>
    <w:p w14:paraId="11203C33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Worcestershire(q.v.), William </w:t>
      </w:r>
      <w:proofErr w:type="spellStart"/>
      <w:r>
        <w:rPr>
          <w:rFonts w:ascii="Times New Roman" w:hAnsi="Times New Roman" w:cs="Times New Roman"/>
        </w:rPr>
        <w:t>Hartlond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Upleadon</w:t>
      </w:r>
      <w:proofErr w:type="spellEnd"/>
      <w:r>
        <w:rPr>
          <w:rFonts w:ascii="Times New Roman" w:hAnsi="Times New Roman" w:cs="Times New Roman"/>
        </w:rPr>
        <w:t xml:space="preserve">, Gloucestershire(q.v.) </w:t>
      </w:r>
    </w:p>
    <w:p w14:paraId="1CB230D1" w14:textId="77777777" w:rsidR="00D415D0" w:rsidRDefault="00D415D0" w:rsidP="00D415D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John </w:t>
      </w:r>
      <w:proofErr w:type="spellStart"/>
      <w:r>
        <w:rPr>
          <w:rFonts w:ascii="Times New Roman" w:hAnsi="Times New Roman" w:cs="Times New Roman"/>
        </w:rPr>
        <w:t>Yarman</w:t>
      </w:r>
      <w:proofErr w:type="spellEnd"/>
      <w:r>
        <w:rPr>
          <w:rFonts w:ascii="Times New Roman" w:hAnsi="Times New Roman" w:cs="Times New Roman"/>
        </w:rPr>
        <w:t xml:space="preserve"> of London, gentleman(q.v.).   (ibid.)</w:t>
      </w:r>
    </w:p>
    <w:p w14:paraId="7B0795EB" w14:textId="77777777" w:rsidR="00D415D0" w:rsidRDefault="00D415D0" w:rsidP="00D415D0">
      <w:pPr>
        <w:rPr>
          <w:rFonts w:ascii="Times New Roman" w:hAnsi="Times New Roman" w:cs="Times New Roman"/>
        </w:rPr>
      </w:pPr>
    </w:p>
    <w:p w14:paraId="6D0F49F6" w14:textId="77777777" w:rsidR="00D415D0" w:rsidRDefault="00D415D0" w:rsidP="00D415D0">
      <w:pPr>
        <w:rPr>
          <w:rFonts w:ascii="Times New Roman" w:hAnsi="Times New Roman" w:cs="Times New Roman"/>
        </w:rPr>
      </w:pPr>
    </w:p>
    <w:p w14:paraId="7E954A4A" w14:textId="77777777" w:rsidR="00D415D0" w:rsidRDefault="00D415D0" w:rsidP="00D415D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 2019</w:t>
      </w:r>
    </w:p>
    <w:p w14:paraId="6ED7E19C" w14:textId="77777777" w:rsidR="006B2F86" w:rsidRPr="00E71FC3" w:rsidRDefault="00D415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84C9BC" w14:textId="77777777" w:rsidR="00D415D0" w:rsidRDefault="00D415D0" w:rsidP="00E71FC3">
      <w:r>
        <w:separator/>
      </w:r>
    </w:p>
  </w:endnote>
  <w:endnote w:type="continuationSeparator" w:id="0">
    <w:p w14:paraId="271371E7" w14:textId="77777777" w:rsidR="00D415D0" w:rsidRDefault="00D415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D39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7201F" w14:textId="77777777" w:rsidR="00D415D0" w:rsidRDefault="00D415D0" w:rsidP="00E71FC3">
      <w:r>
        <w:separator/>
      </w:r>
    </w:p>
  </w:footnote>
  <w:footnote w:type="continuationSeparator" w:id="0">
    <w:p w14:paraId="594CAA6A" w14:textId="77777777" w:rsidR="00D415D0" w:rsidRDefault="00D415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5D0"/>
    <w:rsid w:val="001A7C09"/>
    <w:rsid w:val="00577BD5"/>
    <w:rsid w:val="00656CBA"/>
    <w:rsid w:val="006A1F77"/>
    <w:rsid w:val="00733BE7"/>
    <w:rsid w:val="00AB52E8"/>
    <w:rsid w:val="00B16D3F"/>
    <w:rsid w:val="00BB41AC"/>
    <w:rsid w:val="00D415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2E6BE"/>
  <w15:chartTrackingRefBased/>
  <w15:docId w15:val="{7CC945BE-4322-410B-9C3C-AC5DCBBD2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5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15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2019-06-11T20:10:00Z</dcterms:created>
  <dcterms:modified xsi:type="dcterms:W3CDTF">2019-06-11T20:10:00Z</dcterms:modified>
</cp:coreProperties>
</file>